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D43" w:rsidRDefault="007715B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აგს „ოზურგეთის“ სატრანსფორმატორო ქვესადგური.</w:t>
      </w:r>
    </w:p>
    <w:p w:rsidR="004559B6" w:rsidRDefault="007715B2">
      <w:pPr>
        <w:rPr>
          <w:rFonts w:ascii="Sylfaen" w:hAnsi="Sylfaen"/>
          <w:lang w:val="ka-GE"/>
        </w:rPr>
      </w:pPr>
      <w:r w:rsidRPr="007715B2">
        <w:rPr>
          <w:rFonts w:ascii="Sylfaen" w:hAnsi="Sylfaen"/>
          <w:noProof/>
        </w:rPr>
        <w:drawing>
          <wp:inline distT="0" distB="0" distL="0" distR="0">
            <wp:extent cx="2722575" cy="2042272"/>
            <wp:effectExtent l="0" t="0" r="1905" b="0"/>
            <wp:docPr id="2" name="Picture 2" descr="\\wss02\Home$\rburdiladze\Desktop\IMG-0dd44ed5f76b19cd8a6c6572f571f30b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-0dd44ed5f76b19cd8a6c6572f571f30b-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281" cy="2070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5B2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>
            <wp:simplePos x="914400" y="1216550"/>
            <wp:positionH relativeFrom="column">
              <wp:align>left</wp:align>
            </wp:positionH>
            <wp:positionV relativeFrom="paragraph">
              <wp:align>top</wp:align>
            </wp:positionV>
            <wp:extent cx="2745390" cy="2059387"/>
            <wp:effectExtent l="0" t="0" r="0" b="0"/>
            <wp:wrapSquare wrapText="bothSides"/>
            <wp:docPr id="1" name="Picture 1" descr="\\wss02\Home$\rburdiladze\Desktop\IMG-1e7c9ecb4cc799c5fad6438e98f8bfe3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-1e7c9ecb4cc799c5fad6438e98f8bfe3-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390" cy="205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  <w:t>1.სატრანსფორმატ</w:t>
      </w:r>
      <w:r w:rsidR="004559B6" w:rsidRPr="004559B6">
        <w:rPr>
          <w:rFonts w:ascii="Sylfaen" w:hAnsi="Sylfaen"/>
          <w:noProof/>
        </w:rPr>
        <w:t xml:space="preserve"> </w:t>
      </w:r>
      <w:r>
        <w:rPr>
          <w:rFonts w:ascii="Sylfaen" w:hAnsi="Sylfaen"/>
          <w:lang w:val="ka-GE"/>
        </w:rPr>
        <w:t>ორო ქვესადგური.</w:t>
      </w:r>
    </w:p>
    <w:p w:rsidR="004559B6" w:rsidRPr="004559B6" w:rsidRDefault="004559B6" w:rsidP="004559B6">
      <w:pPr>
        <w:rPr>
          <w:rFonts w:ascii="Sylfaen" w:hAnsi="Sylfaen"/>
          <w:lang w:val="ka-GE"/>
        </w:rPr>
      </w:pPr>
      <w:r w:rsidRPr="007715B2">
        <w:rPr>
          <w:rFonts w:ascii="Sylfaen" w:hAnsi="Sylfaen"/>
          <w:noProof/>
        </w:rPr>
        <w:drawing>
          <wp:inline distT="0" distB="0" distL="0" distR="0" wp14:anchorId="1BFB1AA3" wp14:editId="0B399AF0">
            <wp:extent cx="1956021" cy="2854325"/>
            <wp:effectExtent l="0" t="0" r="6350" b="3175"/>
            <wp:docPr id="4" name="Picture 4" descr="\\wss02\Home$\rburdiladze\Desktop\IMG_20210911_113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IMG_20210911_1136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103" cy="290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59B6">
        <w:rPr>
          <w:rFonts w:ascii="Sylfaen" w:hAnsi="Sylfaen"/>
          <w:noProof/>
        </w:rPr>
        <w:drawing>
          <wp:inline distT="0" distB="0" distL="0" distR="0" wp14:anchorId="6AF3AECF" wp14:editId="2186302A">
            <wp:extent cx="1884459" cy="2881145"/>
            <wp:effectExtent l="0" t="0" r="1905" b="0"/>
            <wp:docPr id="8" name="Picture 8" descr="\\wss02\Home$\rburdiladze\Desktop\IMG_20210630_174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10630_17433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859" cy="2933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5B2">
        <w:rPr>
          <w:rFonts w:ascii="Sylfaen" w:hAnsi="Sylfaen"/>
          <w:noProof/>
        </w:rPr>
        <w:drawing>
          <wp:anchor distT="0" distB="0" distL="114300" distR="114300" simplePos="0" relativeHeight="251660288" behindDoc="0" locked="0" layoutInCell="1" allowOverlap="1" wp14:anchorId="2CCF9BD7" wp14:editId="339A4872">
            <wp:simplePos x="914400" y="3570136"/>
            <wp:positionH relativeFrom="column">
              <wp:align>left</wp:align>
            </wp:positionH>
            <wp:positionV relativeFrom="paragraph">
              <wp:align>top</wp:align>
            </wp:positionV>
            <wp:extent cx="1860605" cy="2861257"/>
            <wp:effectExtent l="0" t="0" r="6350" b="0"/>
            <wp:wrapSquare wrapText="bothSides"/>
            <wp:docPr id="5" name="Picture 5" descr="\\wss02\Home$\rburdiladze\Desktop\IMG_20210911_113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10911_11325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605" cy="2861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</w:r>
    </w:p>
    <w:p w:rsidR="004559B6" w:rsidRPr="004559B6" w:rsidRDefault="004559B6" w:rsidP="004559B6">
      <w:pPr>
        <w:rPr>
          <w:rFonts w:ascii="Sylfaen" w:hAnsi="Sylfaen"/>
          <w:lang w:val="ka-GE"/>
        </w:rPr>
      </w:pPr>
    </w:p>
    <w:p w:rsidR="004559B6" w:rsidRPr="004559B6" w:rsidRDefault="004559B6" w:rsidP="004559B6">
      <w:pPr>
        <w:rPr>
          <w:rFonts w:ascii="Sylfaen" w:hAnsi="Sylfaen"/>
          <w:lang w:val="ka-GE"/>
        </w:rPr>
      </w:pPr>
    </w:p>
    <w:p w:rsidR="004559B6" w:rsidRDefault="004559B6" w:rsidP="004559B6">
      <w:pPr>
        <w:rPr>
          <w:rFonts w:ascii="Sylfaen" w:hAnsi="Sylfaen"/>
          <w:lang w:val="ka-GE"/>
        </w:rPr>
      </w:pPr>
    </w:p>
    <w:p w:rsidR="007715B2" w:rsidRPr="004559B6" w:rsidRDefault="007715B2" w:rsidP="004559B6">
      <w:pPr>
        <w:ind w:firstLine="720"/>
        <w:rPr>
          <w:rFonts w:ascii="Sylfaen" w:hAnsi="Sylfaen"/>
          <w:lang w:val="ka-GE"/>
        </w:rPr>
      </w:pPr>
    </w:p>
    <w:p w:rsidR="007715B2" w:rsidRPr="007715B2" w:rsidRDefault="007715B2" w:rsidP="004559B6">
      <w:pPr>
        <w:rPr>
          <w:rFonts w:ascii="Sylfaen" w:hAnsi="Sylfaen"/>
          <w:lang w:val="ka-GE"/>
        </w:rPr>
      </w:pPr>
      <w:r w:rsidRPr="007715B2">
        <w:rPr>
          <w:rFonts w:ascii="Sylfaen" w:hAnsi="Sylfaen"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35551C91" wp14:editId="1D35C04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719070" cy="3517900"/>
            <wp:effectExtent l="0" t="0" r="5080" b="6350"/>
            <wp:wrapSquare wrapText="bothSides"/>
            <wp:docPr id="6" name="Picture 6" descr="\\wss02\Home$\rburdiladze\Desktop\IMG_20210911_114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IMG_20210911_11494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351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/>
          <w:lang w:val="ka-GE"/>
        </w:rPr>
        <w:tab/>
      </w:r>
      <w:r w:rsidRPr="007715B2">
        <w:rPr>
          <w:rFonts w:ascii="Sylfaen" w:hAnsi="Sylfaen"/>
          <w:noProof/>
        </w:rPr>
        <w:drawing>
          <wp:inline distT="0" distB="0" distL="0" distR="0" wp14:anchorId="4AA573BF" wp14:editId="48564924">
            <wp:extent cx="2594544" cy="3458817"/>
            <wp:effectExtent l="0" t="0" r="0" b="8890"/>
            <wp:docPr id="7" name="Picture 7" descr="\\wss02\Home$\rburdiladze\Desktop\IMG_20210911_115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wss02\Home$\rburdiladze\Desktop\IMG_20210911_11514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665" cy="3552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5B2" w:rsidRDefault="007715B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textWrapping" w:clear="all"/>
        <w:t>სატრანსფორმატორო ქვესადგური ტექნიკურად გამართულ მდგომარეობაშია.</w:t>
      </w:r>
    </w:p>
    <w:p w:rsidR="002D34FD" w:rsidRDefault="007715B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როგორც </w:t>
      </w:r>
      <w:r w:rsidR="004559B6">
        <w:rPr>
          <w:rFonts w:ascii="Sylfaen" w:hAnsi="Sylfaen"/>
          <w:lang w:val="ka-GE"/>
        </w:rPr>
        <w:t>მაღ</w:t>
      </w:r>
      <w:r>
        <w:rPr>
          <w:rFonts w:ascii="Sylfaen" w:hAnsi="Sylfaen"/>
          <w:lang w:val="ka-GE"/>
        </w:rPr>
        <w:t>ალი ძაბვის ასევე დაბალი ძაბვის უჯრედები.</w:t>
      </w:r>
    </w:p>
    <w:p w:rsidR="002D34FD" w:rsidRPr="002D34FD" w:rsidRDefault="002D34F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მაღალი ძაბვის გამთიშველია შესაცვლელი.</w:t>
      </w:r>
      <w:bookmarkStart w:id="0" w:name="_GoBack"/>
      <w:bookmarkEnd w:id="0"/>
    </w:p>
    <w:sectPr w:rsidR="002D34FD" w:rsidRPr="002D34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CF6" w:rsidRDefault="00472CF6" w:rsidP="00472CF6">
      <w:pPr>
        <w:spacing w:after="0" w:line="240" w:lineRule="auto"/>
      </w:pPr>
      <w:r>
        <w:separator/>
      </w:r>
    </w:p>
  </w:endnote>
  <w:endnote w:type="continuationSeparator" w:id="0">
    <w:p w:rsidR="00472CF6" w:rsidRDefault="00472CF6" w:rsidP="00472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CF6" w:rsidRDefault="00472CF6" w:rsidP="00472CF6">
      <w:pPr>
        <w:spacing w:after="0" w:line="240" w:lineRule="auto"/>
      </w:pPr>
      <w:r>
        <w:separator/>
      </w:r>
    </w:p>
  </w:footnote>
  <w:footnote w:type="continuationSeparator" w:id="0">
    <w:p w:rsidR="00472CF6" w:rsidRDefault="00472CF6" w:rsidP="00472C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5B2"/>
    <w:rsid w:val="000E02C2"/>
    <w:rsid w:val="002D34FD"/>
    <w:rsid w:val="00336D43"/>
    <w:rsid w:val="004559B6"/>
    <w:rsid w:val="00472CF6"/>
    <w:rsid w:val="0055736E"/>
    <w:rsid w:val="007715B2"/>
    <w:rsid w:val="00BA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3E2C9"/>
  <w15:chartTrackingRefBased/>
  <w15:docId w15:val="{6DCE7C27-EC85-4CB2-82B5-CDDDC846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2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CF6"/>
  </w:style>
  <w:style w:type="paragraph" w:styleId="Footer">
    <w:name w:val="footer"/>
    <w:basedOn w:val="Normal"/>
    <w:link w:val="FooterChar"/>
    <w:uiPriority w:val="99"/>
    <w:unhideWhenUsed/>
    <w:rsid w:val="00472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D55A6C04</Template>
  <TotalTime>2</TotalTime>
  <Pages>2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3</cp:revision>
  <dcterms:created xsi:type="dcterms:W3CDTF">2022-06-07T06:10:00Z</dcterms:created>
  <dcterms:modified xsi:type="dcterms:W3CDTF">2022-10-03T07:24:00Z</dcterms:modified>
</cp:coreProperties>
</file>